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CAB5C" w14:textId="77777777" w:rsidR="00267004" w:rsidRPr="00690BA6" w:rsidRDefault="00267004" w:rsidP="00267004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TOLLE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26B6BCB8" w14:textId="77777777" w:rsidR="00267004" w:rsidRDefault="00267004" w:rsidP="002670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4B729F95" w14:textId="77777777" w:rsidR="00267004" w:rsidRDefault="00267004" w:rsidP="002670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60EE93" w14:textId="77777777" w:rsidR="00267004" w:rsidRDefault="00267004" w:rsidP="002670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AD2FE8" w14:textId="77777777" w:rsidR="00267004" w:rsidRDefault="00267004" w:rsidP="00267004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Robert Carew(q.v.).</w:t>
      </w:r>
    </w:p>
    <w:p w14:paraId="0B139B18" w14:textId="77777777" w:rsidR="00267004" w:rsidRDefault="00267004" w:rsidP="00267004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m.8,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0A31A9F5" w14:textId="77777777" w:rsidR="00267004" w:rsidRDefault="00267004" w:rsidP="00267004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2E51E55C" w14:textId="77777777" w:rsidR="00267004" w:rsidRDefault="00267004" w:rsidP="00267004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6D8CD98" w14:textId="77777777" w:rsidR="00267004" w:rsidRDefault="00267004" w:rsidP="00267004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6540B86" w14:textId="77777777" w:rsidR="00267004" w:rsidRDefault="00267004" w:rsidP="00267004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12 September 2021</w:t>
      </w:r>
    </w:p>
    <w:p w14:paraId="6E3DD44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ADFA4" w14:textId="77777777" w:rsidR="00267004" w:rsidRDefault="00267004" w:rsidP="009139A6">
      <w:r>
        <w:separator/>
      </w:r>
    </w:p>
  </w:endnote>
  <w:endnote w:type="continuationSeparator" w:id="0">
    <w:p w14:paraId="35636953" w14:textId="77777777" w:rsidR="00267004" w:rsidRDefault="0026700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1A77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FA7C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02B7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62739" w14:textId="77777777" w:rsidR="00267004" w:rsidRDefault="00267004" w:rsidP="009139A6">
      <w:r>
        <w:separator/>
      </w:r>
    </w:p>
  </w:footnote>
  <w:footnote w:type="continuationSeparator" w:id="0">
    <w:p w14:paraId="059AF14F" w14:textId="77777777" w:rsidR="00267004" w:rsidRDefault="0026700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B756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4685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F3A4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004"/>
    <w:rsid w:val="000666E0"/>
    <w:rsid w:val="002510B7"/>
    <w:rsid w:val="00267004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69AB2C"/>
  <w15:chartTrackingRefBased/>
  <w15:docId w15:val="{E05641CD-9FE4-4E51-B7CA-EA530DC9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2021-10-17T19:41:00Z</dcterms:created>
  <dcterms:modified xsi:type="dcterms:W3CDTF">2021-10-17T19:41:00Z</dcterms:modified>
</cp:coreProperties>
</file>